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91F2" w14:textId="22FDBCC0" w:rsidR="00E61721" w:rsidRDefault="0021485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21485D">
        <w:rPr>
          <w:rFonts w:cs="Arial"/>
          <w:b/>
          <w:sz w:val="24"/>
          <w:szCs w:val="24"/>
        </w:rPr>
        <w:t>3GPP TSG-RAN5 Meeting #96-e</w:t>
      </w:r>
      <w:r w:rsidR="00855FB7">
        <w:rPr>
          <w:b/>
          <w:i/>
          <w:sz w:val="28"/>
        </w:rPr>
        <w:tab/>
        <w:t>R5-22</w:t>
      </w:r>
      <w:r>
        <w:rPr>
          <w:b/>
          <w:i/>
          <w:sz w:val="28"/>
        </w:rPr>
        <w:t>402</w:t>
      </w:r>
      <w:r w:rsidR="009E4E26">
        <w:rPr>
          <w:b/>
          <w:i/>
          <w:sz w:val="28"/>
        </w:rPr>
        <w:t>2</w:t>
      </w:r>
    </w:p>
    <w:p w14:paraId="4BD5D325" w14:textId="1D49CF16" w:rsidR="00E61721" w:rsidRDefault="0021485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21485D">
        <w:rPr>
          <w:rFonts w:ascii="Arial" w:hAnsi="Arial" w:cs="Arial"/>
          <w:b/>
          <w:bCs/>
          <w:sz w:val="24"/>
          <w:lang w:val="it-IT"/>
        </w:rPr>
        <w:t>Electronic Meeting, August 15 - 26,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4D617972" w:rsidR="00E61721" w:rsidRDefault="009E4E26">
            <w:pPr>
              <w:pStyle w:val="CRCoverPage"/>
              <w:spacing w:after="0"/>
              <w:ind w:left="100"/>
            </w:pPr>
            <w:r w:rsidRPr="009E4E26">
              <w:t>PRD21 CDS: PC3 for n48 and CBW extensions for 30 and 70 MHz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42CA7D59" w:rsidR="00E61721" w:rsidRDefault="0021485D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04E2ACE0" w:rsidR="00E61721" w:rsidRDefault="0021485D">
            <w:pPr>
              <w:pStyle w:val="CRCoverPage"/>
              <w:spacing w:after="0"/>
              <w:ind w:left="100"/>
            </w:pPr>
            <w:r>
              <w:t>2022-08-26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070ECC8B" w:rsidR="00E61721" w:rsidRDefault="002148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5DC9A8B1" w:rsidR="00E61721" w:rsidRDefault="002148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507CA0C7" w:rsidR="00E61721" w:rsidRDefault="0021485D">
            <w:pPr>
              <w:pStyle w:val="CRCoverPage"/>
              <w:spacing w:after="0"/>
              <w:rPr>
                <w:b/>
                <w:caps/>
              </w:rPr>
            </w:pPr>
            <w:r w:rsidRPr="0021485D">
              <w:t xml:space="preserve">n41 CBW extension for </w:t>
            </w:r>
            <w:r w:rsidR="009E4E26">
              <w:t xml:space="preserve">30 MHz and </w:t>
            </w:r>
            <w:r w:rsidRPr="0021485D">
              <w:t>70 MHz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77777777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0687F" w14:textId="77777777" w:rsidR="00407535" w:rsidRDefault="00855FB7">
      <w:pPr>
        <w:spacing w:after="0"/>
      </w:pPr>
      <w:r>
        <w:separator/>
      </w:r>
    </w:p>
  </w:endnote>
  <w:endnote w:type="continuationSeparator" w:id="0">
    <w:p w14:paraId="4C9E0DE1" w14:textId="77777777" w:rsidR="00407535" w:rsidRDefault="00855F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AA9E8" w14:textId="77777777" w:rsidR="00E61721" w:rsidRDefault="00855FB7">
      <w:pPr>
        <w:spacing w:after="0"/>
      </w:pPr>
      <w:r>
        <w:separator/>
      </w:r>
    </w:p>
  </w:footnote>
  <w:footnote w:type="continuationSeparator" w:id="0">
    <w:p w14:paraId="07D3605C" w14:textId="77777777" w:rsidR="00E61721" w:rsidRDefault="00855F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485D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4E26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E6E617F5-5D3B-4F41-A95A-F2921785A3E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customXml/itemProps5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77</Words>
  <Characters>506</Characters>
  <Application>Microsoft Office Word</Application>
  <DocSecurity>0</DocSecurity>
  <Lines>4</Lines>
  <Paragraphs>1</Paragraphs>
  <ScaleCrop>false</ScaleCrop>
  <Company>ETSI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5</cp:revision>
  <cp:lastPrinted>2020-02-05T15:54:00Z</cp:lastPrinted>
  <dcterms:created xsi:type="dcterms:W3CDTF">2022-05-23T12:32:00Z</dcterms:created>
  <dcterms:modified xsi:type="dcterms:W3CDTF">2022-08-26T07:53:00Z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